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POTTERE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Bedford into lands</w:t>
      </w: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Sir Thomas Aylesbury(q.v.).</w:t>
      </w: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098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21-102 )</w:t>
      </w: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939FF" w:rsidRDefault="00D939FF" w:rsidP="00D939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2015</w:t>
      </w:r>
      <w:bookmarkStart w:id="0" w:name="_GoBack"/>
      <w:bookmarkEnd w:id="0"/>
    </w:p>
    <w:sectPr w:rsidR="00DD5B8A" w:rsidRPr="00D93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9FF" w:rsidRDefault="00D939FF" w:rsidP="00564E3C">
      <w:pPr>
        <w:spacing w:after="0" w:line="240" w:lineRule="auto"/>
      </w:pPr>
      <w:r>
        <w:separator/>
      </w:r>
    </w:p>
  </w:endnote>
  <w:endnote w:type="continuationSeparator" w:id="0">
    <w:p w:rsidR="00D939FF" w:rsidRDefault="00D939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939FF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9FF" w:rsidRDefault="00D939FF" w:rsidP="00564E3C">
      <w:pPr>
        <w:spacing w:after="0" w:line="240" w:lineRule="auto"/>
      </w:pPr>
      <w:r>
        <w:separator/>
      </w:r>
    </w:p>
  </w:footnote>
  <w:footnote w:type="continuationSeparator" w:id="0">
    <w:p w:rsidR="00D939FF" w:rsidRDefault="00D939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FF"/>
    <w:rsid w:val="00372DC6"/>
    <w:rsid w:val="00564E3C"/>
    <w:rsid w:val="0064591D"/>
    <w:rsid w:val="00D939F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35E65"/>
  <w15:chartTrackingRefBased/>
  <w15:docId w15:val="{93C17A09-79B6-4877-9A58-8DC70B4B2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939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2015-11-15T20:20:00Z</dcterms:created>
  <dcterms:modified xsi:type="dcterms:W3CDTF">2015-11-15T20:21:00Z</dcterms:modified>
</cp:coreProperties>
</file>